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600" w:rsidRDefault="00A57600" w:rsidP="00A576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ELYOT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A57600" w:rsidRDefault="00A57600" w:rsidP="00A576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57600" w:rsidRDefault="00A57600" w:rsidP="00A576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57600" w:rsidRDefault="00A57600" w:rsidP="00A576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24May1418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Mendham, Suffolk,</w:t>
      </w:r>
    </w:p>
    <w:p w:rsidR="00A57600" w:rsidRDefault="00A57600" w:rsidP="00A576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held by the late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Swyllyngton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A57600" w:rsidRDefault="00A57600" w:rsidP="00A576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341AAF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21-56)</w:t>
      </w:r>
    </w:p>
    <w:p w:rsidR="00A57600" w:rsidRDefault="00A57600" w:rsidP="00A576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57600" w:rsidRDefault="00A57600" w:rsidP="00A576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57600" w:rsidRPr="00611094" w:rsidRDefault="00A57600" w:rsidP="00A576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October 2015</w:t>
      </w:r>
    </w:p>
    <w:p w:rsidR="00DD5B8A" w:rsidRPr="00A57600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A576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7600" w:rsidRDefault="00A57600" w:rsidP="00564E3C">
      <w:pPr>
        <w:spacing w:after="0" w:line="240" w:lineRule="auto"/>
      </w:pPr>
      <w:r>
        <w:separator/>
      </w:r>
    </w:p>
  </w:endnote>
  <w:endnote w:type="continuationSeparator" w:id="0">
    <w:p w:rsidR="00A57600" w:rsidRDefault="00A5760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57600">
      <w:rPr>
        <w:rFonts w:ascii="Times New Roman" w:hAnsi="Times New Roman" w:cs="Times New Roman"/>
        <w:noProof/>
        <w:sz w:val="24"/>
        <w:szCs w:val="24"/>
      </w:rPr>
      <w:t>17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7600" w:rsidRDefault="00A57600" w:rsidP="00564E3C">
      <w:pPr>
        <w:spacing w:after="0" w:line="240" w:lineRule="auto"/>
      </w:pPr>
      <w:r>
        <w:separator/>
      </w:r>
    </w:p>
  </w:footnote>
  <w:footnote w:type="continuationSeparator" w:id="0">
    <w:p w:rsidR="00A57600" w:rsidRDefault="00A5760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600"/>
    <w:rsid w:val="00372DC6"/>
    <w:rsid w:val="00564E3C"/>
    <w:rsid w:val="0064591D"/>
    <w:rsid w:val="00A5760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49AE2"/>
  <w15:chartTrackingRefBased/>
  <w15:docId w15:val="{8B40C81A-2927-4C96-A281-C1AA3C869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A576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2015-10-17T16:20:00Z</dcterms:created>
  <dcterms:modified xsi:type="dcterms:W3CDTF">2015-10-17T16:21:00Z</dcterms:modified>
</cp:coreProperties>
</file>